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5FF8" w:rsidRDefault="00BF5FF8" w:rsidP="00BF5F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WAYTE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bookmarkStart w:id="0" w:name="_GoBack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BF5FF8" w:rsidRDefault="00BF5FF8" w:rsidP="00BF5F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F5FF8" w:rsidRDefault="00BF5FF8" w:rsidP="00BF5F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F5FF8" w:rsidRDefault="00BF5FF8" w:rsidP="00BF5F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 xml:space="preserve"> Jul.</w:t>
      </w:r>
      <w:r>
        <w:rPr>
          <w:rFonts w:ascii="Times New Roman" w:hAnsi="Times New Roman" w:cs="Times New Roman"/>
          <w:sz w:val="24"/>
          <w:szCs w:val="24"/>
        </w:rPr>
        <w:tab/>
        <w:t>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</w:t>
      </w:r>
      <w:r>
        <w:rPr>
          <w:rFonts w:ascii="Times New Roman" w:hAnsi="Times New Roman" w:cs="Times New Roman"/>
          <w:sz w:val="24"/>
          <w:szCs w:val="24"/>
        </w:rPr>
        <w:t>on post mortem held in Winchester</w:t>
      </w:r>
      <w:r>
        <w:rPr>
          <w:rFonts w:ascii="Times New Roman" w:hAnsi="Times New Roman" w:cs="Times New Roman"/>
          <w:sz w:val="24"/>
          <w:szCs w:val="24"/>
        </w:rPr>
        <w:t xml:space="preserve"> into</w:t>
      </w:r>
    </w:p>
    <w:p w:rsidR="00BF5FF8" w:rsidRDefault="00BF5FF8" w:rsidP="00BF5F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the late Henry </w:t>
      </w:r>
      <w:proofErr w:type="spellStart"/>
      <w:r>
        <w:rPr>
          <w:rFonts w:ascii="Times New Roman" w:hAnsi="Times New Roman" w:cs="Times New Roman"/>
          <w:sz w:val="24"/>
          <w:szCs w:val="24"/>
        </w:rPr>
        <w:t>Popham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BF5FF8" w:rsidRDefault="00BF5FF8" w:rsidP="00BF5F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ED77EA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21-10</w:t>
      </w:r>
      <w:r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5FF8" w:rsidRDefault="00BF5FF8" w:rsidP="00BF5F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F5FF8" w:rsidRDefault="00BF5FF8" w:rsidP="00BF5F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BF5FF8" w:rsidRDefault="00BF5FF8" w:rsidP="00BF5F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November 2015</w:t>
      </w:r>
      <w:bookmarkEnd w:id="0"/>
    </w:p>
    <w:sectPr w:rsidR="00DD5B8A" w:rsidRPr="00BF5F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5FF8" w:rsidRDefault="00BF5FF8" w:rsidP="00564E3C">
      <w:pPr>
        <w:spacing w:after="0" w:line="240" w:lineRule="auto"/>
      </w:pPr>
      <w:r>
        <w:separator/>
      </w:r>
    </w:p>
  </w:endnote>
  <w:endnote w:type="continuationSeparator" w:id="0">
    <w:p w:rsidR="00BF5FF8" w:rsidRDefault="00BF5FF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F5FF8">
      <w:rPr>
        <w:rFonts w:ascii="Times New Roman" w:hAnsi="Times New Roman" w:cs="Times New Roman"/>
        <w:noProof/>
        <w:sz w:val="24"/>
        <w:szCs w:val="24"/>
      </w:rPr>
      <w:t>18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5FF8" w:rsidRDefault="00BF5FF8" w:rsidP="00564E3C">
      <w:pPr>
        <w:spacing w:after="0" w:line="240" w:lineRule="auto"/>
      </w:pPr>
      <w:r>
        <w:separator/>
      </w:r>
    </w:p>
  </w:footnote>
  <w:footnote w:type="continuationSeparator" w:id="0">
    <w:p w:rsidR="00BF5FF8" w:rsidRDefault="00BF5FF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FF8"/>
    <w:rsid w:val="00372DC6"/>
    <w:rsid w:val="00564E3C"/>
    <w:rsid w:val="0064591D"/>
    <w:rsid w:val="00BF5FF8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943E25"/>
  <w15:chartTrackingRefBased/>
  <w15:docId w15:val="{46C5CC2F-5F70-4D5B-ADC6-C6F8B5145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BF5F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2015-11-18T22:12:00Z</dcterms:created>
  <dcterms:modified xsi:type="dcterms:W3CDTF">2015-11-18T22:13:00Z</dcterms:modified>
</cp:coreProperties>
</file>